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F79B59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E161C0">
        <w:rPr>
          <w:b/>
          <w:noProof/>
          <w:sz w:val="24"/>
        </w:rPr>
        <w:t>323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9072E0" w:rsidR="001E41F3" w:rsidRPr="00410371" w:rsidRDefault="000625F6" w:rsidP="00DC74C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505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3BF155" w:rsidR="001E41F3" w:rsidRPr="00410371" w:rsidRDefault="00E161C0" w:rsidP="004711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F08DB" w:rsidR="001E41F3" w:rsidRPr="00410371" w:rsidRDefault="002135F7" w:rsidP="003C5E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E505E">
              <w:rPr>
                <w:b/>
                <w:noProof/>
                <w:sz w:val="28"/>
              </w:rPr>
              <w:t>2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5C7A5" w:rsidR="001E41F3" w:rsidRDefault="00DC74C7" w:rsidP="002135F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API URI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207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DC74C7">
              <w:rPr>
                <w:noProof/>
              </w:rPr>
              <w:t>7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219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3219" w:rsidRDefault="007C3219" w:rsidP="007C3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F82F1D" w:rsidR="007C3219" w:rsidRPr="000625F6" w:rsidRDefault="007C3219" w:rsidP="007C3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API URI definition should not contain a trailing slash as per its definition in TS 29.501.</w:t>
            </w:r>
          </w:p>
        </w:tc>
      </w:tr>
      <w:tr w:rsidR="007C3219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3219" w:rsidRDefault="007C3219" w:rsidP="007C3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3219" w:rsidRDefault="007C3219" w:rsidP="007C3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219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3219" w:rsidRDefault="007C3219" w:rsidP="007C3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3447EC" w:rsidR="007C3219" w:rsidRPr="0011413B" w:rsidRDefault="007C3219" w:rsidP="007C3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Remove the trailing slash in the API URI in order to align with the definition of the API URI in TS 29.501.</w:t>
            </w:r>
          </w:p>
        </w:tc>
      </w:tr>
      <w:tr w:rsidR="007C3219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3219" w:rsidRDefault="007C3219" w:rsidP="007C3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3219" w:rsidRDefault="007C3219" w:rsidP="007C3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219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3219" w:rsidRDefault="007C3219" w:rsidP="007C3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0F587" w:rsidR="007C3219" w:rsidRDefault="007C3219" w:rsidP="007C3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may occur when building a complete resource URI.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D9BB6" w:rsidR="001E41F3" w:rsidRPr="005F314E" w:rsidRDefault="00C4580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C4580F">
              <w:rPr>
                <w:rFonts w:hint="eastAsia"/>
                <w:noProof/>
              </w:rPr>
              <w:t>6</w:t>
            </w:r>
            <w:r w:rsidRPr="00C4580F">
              <w:rPr>
                <w:noProof/>
              </w:rPr>
              <w:t>.1.1, 6.2.1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667C72" w:rsidR="001E41F3" w:rsidRDefault="007C3219" w:rsidP="004711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does not </w:t>
            </w:r>
            <w:r w:rsidR="00471115">
              <w:rPr>
                <w:noProof/>
              </w:rPr>
              <w:t>change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noProof/>
              </w:rPr>
              <w:t>OpenAPI.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577227BA" w14:textId="77777777" w:rsidR="00C4580F" w:rsidRPr="00630AB6" w:rsidRDefault="00C4580F" w:rsidP="00C4580F">
      <w:pPr>
        <w:pStyle w:val="3"/>
      </w:pPr>
      <w:bookmarkStart w:id="2" w:name="_Toc20142299"/>
      <w:bookmarkStart w:id="3" w:name="_Toc34217245"/>
      <w:bookmarkStart w:id="4" w:name="_Toc34217397"/>
      <w:bookmarkStart w:id="5" w:name="_Toc39051760"/>
      <w:bookmarkStart w:id="6" w:name="_Toc43210332"/>
      <w:bookmarkStart w:id="7" w:name="_Toc49853238"/>
      <w:bookmarkStart w:id="8" w:name="_Toc56530027"/>
      <w:bookmarkStart w:id="9" w:name="_Toc82714443"/>
      <w:r w:rsidRPr="00630AB6">
        <w:t>6.1.1</w:t>
      </w:r>
      <w:r w:rsidRPr="00630AB6">
        <w:tab/>
        <w:t>API URI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16AEA8D" w14:textId="77777777" w:rsidR="00C4580F" w:rsidRDefault="00C4580F" w:rsidP="00C4580F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Nnssf_NSSelection service</w:t>
      </w:r>
      <w:r w:rsidRPr="00E23840">
        <w:rPr>
          <w:noProof/>
        </w:rPr>
        <w:t xml:space="preserve"> shall use the </w:t>
      </w:r>
      <w:r>
        <w:rPr>
          <w:noProof/>
        </w:rPr>
        <w:t>Nnssf_NSSelection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0DB51737" w14:textId="77777777" w:rsidR="00C4580F" w:rsidRDefault="00C4580F" w:rsidP="00C4580F">
      <w:r>
        <w:t xml:space="preserve">The API URI of the </w:t>
      </w:r>
      <w:r>
        <w:rPr>
          <w:noProof/>
        </w:rPr>
        <w:t>Nnssf_NSSelection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noProof/>
          <w:lang w:eastAsia="zh-CN"/>
        </w:rPr>
        <w:t xml:space="preserve"> shall be:</w:t>
      </w:r>
    </w:p>
    <w:p w14:paraId="77485359" w14:textId="77777777" w:rsidR="00C4580F" w:rsidRPr="00E23840" w:rsidRDefault="00C4580F" w:rsidP="00C4580F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nnssf-nsselection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del w:id="10" w:author="Huawei" w:date="2021-09-27T19:48:00Z">
        <w:r w:rsidDel="00C4580F">
          <w:rPr>
            <w:b/>
            <w:noProof/>
          </w:rPr>
          <w:delText>/</w:delText>
        </w:r>
      </w:del>
    </w:p>
    <w:p w14:paraId="2CB26A47" w14:textId="77777777" w:rsidR="00C4580F" w:rsidRPr="00E23840" w:rsidRDefault="00C4580F" w:rsidP="00C4580F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53A403D4" w14:textId="77777777" w:rsidR="00C4580F" w:rsidRPr="00E23840" w:rsidRDefault="00C4580F" w:rsidP="00C4580F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nnssf-nsselection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5633B448" w14:textId="77777777" w:rsidR="00C4580F" w:rsidRPr="00E23840" w:rsidRDefault="00C4580F" w:rsidP="00C4580F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189806F3" w14:textId="77777777" w:rsidR="00C4580F" w:rsidRPr="00E23840" w:rsidRDefault="00C4580F" w:rsidP="00C4580F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>{apiRoot} shall be set as described in</w:t>
      </w:r>
      <w:r>
        <w:rPr>
          <w:noProof/>
        </w:rPr>
        <w:t xml:space="preserve"> 3GPP 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1B4F551F" w14:textId="77777777" w:rsidR="00C4580F" w:rsidRPr="00E23840" w:rsidRDefault="00C4580F" w:rsidP="00C4580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>
        <w:rPr>
          <w:b/>
          <w:noProof/>
        </w:rPr>
        <w:t>&lt;</w:t>
      </w:r>
      <w:r>
        <w:rPr>
          <w:noProof/>
        </w:rPr>
        <w:t>apiVersion</w:t>
      </w:r>
      <w:r>
        <w:rPr>
          <w:b/>
          <w:noProof/>
        </w:rPr>
        <w:t>&gt;</w:t>
      </w:r>
      <w:r>
        <w:rPr>
          <w:noProof/>
        </w:rPr>
        <w:t xml:space="preserve"> shall be "v2</w:t>
      </w:r>
      <w:r w:rsidRPr="00E23840">
        <w:rPr>
          <w:noProof/>
        </w:rPr>
        <w:t>".</w:t>
      </w:r>
    </w:p>
    <w:p w14:paraId="4D814C9E" w14:textId="77777777" w:rsidR="00C4580F" w:rsidRPr="00630AB6" w:rsidRDefault="00C4580F" w:rsidP="00C4580F">
      <w:pPr>
        <w:pStyle w:val="B1"/>
        <w:rPr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6.1.3</w:t>
      </w:r>
      <w:r w:rsidRPr="00E23840">
        <w:rPr>
          <w:noProof/>
        </w:rPr>
        <w:t>.</w:t>
      </w:r>
    </w:p>
    <w:p w14:paraId="0E903622" w14:textId="77777777" w:rsidR="008E505E" w:rsidRPr="00C4580F" w:rsidRDefault="008E505E" w:rsidP="00F15DE3"/>
    <w:p w14:paraId="5E367E64" w14:textId="212A78BB" w:rsidR="008E505E" w:rsidRPr="006B5418" w:rsidRDefault="008E505E" w:rsidP="008E50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2D3AA6" w14:textId="77777777" w:rsidR="005F314E" w:rsidRDefault="005F314E" w:rsidP="00F15DE3">
      <w:pPr>
        <w:rPr>
          <w:lang w:eastAsia="zh-CN"/>
        </w:rPr>
      </w:pPr>
    </w:p>
    <w:p w14:paraId="36E724E8" w14:textId="77777777" w:rsidR="00C4580F" w:rsidRPr="00630AB6" w:rsidRDefault="00C4580F">
      <w:pPr>
        <w:pStyle w:val="3"/>
        <w:pPrChange w:id="11" w:author="Huawei" w:date="2021-09-27T19:49:00Z">
          <w:pPr>
            <w:pStyle w:val="2"/>
          </w:pPr>
        </w:pPrChange>
      </w:pPr>
      <w:bookmarkStart w:id="12" w:name="_Toc20142344"/>
      <w:bookmarkStart w:id="13" w:name="_Toc34217290"/>
      <w:bookmarkStart w:id="14" w:name="_Toc34217442"/>
      <w:bookmarkStart w:id="15" w:name="_Toc39051805"/>
      <w:bookmarkStart w:id="16" w:name="_Toc43210377"/>
      <w:bookmarkStart w:id="17" w:name="_Toc49853283"/>
      <w:bookmarkStart w:id="18" w:name="_Toc56530073"/>
      <w:bookmarkStart w:id="19" w:name="_Toc82714489"/>
      <w:r w:rsidRPr="00630AB6">
        <w:t>6.2.1</w:t>
      </w:r>
      <w:r w:rsidRPr="00630AB6">
        <w:tab/>
        <w:t>API URI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C7FA17C" w14:textId="77777777" w:rsidR="00C4580F" w:rsidRDefault="00C4580F" w:rsidP="00C4580F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Nnssf_NSSAIAvailability service</w:t>
      </w:r>
      <w:r w:rsidRPr="00E23840">
        <w:rPr>
          <w:noProof/>
        </w:rPr>
        <w:t xml:space="preserve"> shall use the </w:t>
      </w:r>
      <w:r>
        <w:rPr>
          <w:noProof/>
        </w:rPr>
        <w:t>Nnssf_</w:t>
      </w:r>
      <w:r w:rsidRPr="00B553BC">
        <w:rPr>
          <w:noProof/>
        </w:rPr>
        <w:t xml:space="preserve"> </w:t>
      </w:r>
      <w:r>
        <w:rPr>
          <w:noProof/>
        </w:rPr>
        <w:t xml:space="preserve">NSSAIAvailability </w:t>
      </w:r>
      <w:r w:rsidRPr="00E23840">
        <w:rPr>
          <w:noProof/>
          <w:lang w:eastAsia="zh-CN"/>
        </w:rPr>
        <w:t>API.</w:t>
      </w:r>
    </w:p>
    <w:p w14:paraId="2762FDA5" w14:textId="77777777" w:rsidR="00C4580F" w:rsidRDefault="00C4580F" w:rsidP="00C4580F">
      <w:r>
        <w:t xml:space="preserve">The API URI of the </w:t>
      </w:r>
      <w:r>
        <w:rPr>
          <w:noProof/>
        </w:rPr>
        <w:t>Nnssf_NSSAIAvailability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noProof/>
          <w:lang w:eastAsia="zh-CN"/>
        </w:rPr>
        <w:t xml:space="preserve"> shall be:</w:t>
      </w:r>
    </w:p>
    <w:p w14:paraId="1BA9767D" w14:textId="77777777" w:rsidR="00C4580F" w:rsidRPr="00E23840" w:rsidRDefault="00C4580F" w:rsidP="00C4580F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nnssf-</w:t>
      </w:r>
      <w:r w:rsidRPr="00B553BC">
        <w:t xml:space="preserve"> </w:t>
      </w:r>
      <w:r w:rsidRPr="00B553BC">
        <w:rPr>
          <w:b/>
          <w:noProof/>
        </w:rPr>
        <w:t>nssaiavailability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del w:id="20" w:author="Huawei" w:date="2021-09-27T19:48:00Z">
        <w:r w:rsidDel="00C4580F">
          <w:rPr>
            <w:b/>
            <w:noProof/>
          </w:rPr>
          <w:delText>/</w:delText>
        </w:r>
      </w:del>
    </w:p>
    <w:p w14:paraId="4F336131" w14:textId="77777777" w:rsidR="00C4580F" w:rsidRPr="00E23840" w:rsidRDefault="00C4580F" w:rsidP="00C4580F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</w:t>
      </w:r>
      <w:r>
        <w:rPr>
          <w:noProof/>
          <w:lang w:eastAsia="zh-CN"/>
        </w:rPr>
        <w:t xml:space="preserve"> 3GPP TS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01246F18" w14:textId="77777777" w:rsidR="00C4580F" w:rsidRPr="00E23840" w:rsidRDefault="00C4580F" w:rsidP="00C4580F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nnssf-</w:t>
      </w:r>
      <w:r w:rsidRPr="00B553BC">
        <w:t xml:space="preserve"> </w:t>
      </w:r>
      <w:r w:rsidRPr="00B553BC">
        <w:rPr>
          <w:b/>
          <w:noProof/>
        </w:rPr>
        <w:t>nssaiavailability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6DC69A79" w14:textId="77777777" w:rsidR="00C4580F" w:rsidRPr="00E23840" w:rsidRDefault="00C4580F" w:rsidP="00C4580F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7720FAFB" w14:textId="77777777" w:rsidR="00C4580F" w:rsidRPr="00E23840" w:rsidRDefault="00C4580F" w:rsidP="00C4580F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>{apiRoot} shall be set as described in</w:t>
      </w:r>
      <w:r>
        <w:rPr>
          <w:noProof/>
        </w:rPr>
        <w:t xml:space="preserve"> 3GPP TS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29.501</w:t>
      </w:r>
      <w:r>
        <w:rPr>
          <w:noProof/>
          <w:lang w:eastAsia="zh-CN"/>
        </w:rPr>
        <w:t> </w:t>
      </w:r>
      <w:r w:rsidRPr="00E23840">
        <w:rPr>
          <w:noProof/>
          <w:lang w:eastAsia="zh-CN"/>
        </w:rPr>
        <w:t>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474971A2" w14:textId="77777777" w:rsidR="00C4580F" w:rsidRDefault="00C4580F" w:rsidP="00C4580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>
        <w:rPr>
          <w:b/>
          <w:noProof/>
        </w:rPr>
        <w:t>&lt;</w:t>
      </w:r>
      <w:r>
        <w:rPr>
          <w:noProof/>
        </w:rPr>
        <w:t>apiVersion</w:t>
      </w:r>
      <w:r>
        <w:rPr>
          <w:b/>
          <w:noProof/>
        </w:rPr>
        <w:t>&gt;</w:t>
      </w:r>
      <w:r>
        <w:rPr>
          <w:noProof/>
        </w:rPr>
        <w:t xml:space="preserve"> shall be "v1</w:t>
      </w:r>
      <w:r w:rsidRPr="00E23840">
        <w:rPr>
          <w:noProof/>
        </w:rPr>
        <w:t>".</w:t>
      </w:r>
    </w:p>
    <w:p w14:paraId="679936D4" w14:textId="77777777" w:rsidR="00C4580F" w:rsidRPr="00630AB6" w:rsidRDefault="00C4580F" w:rsidP="00C4580F"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6.2.3</w:t>
      </w:r>
      <w:r w:rsidRPr="00E23840">
        <w:rPr>
          <w:noProof/>
        </w:rPr>
        <w:t>.</w:t>
      </w:r>
    </w:p>
    <w:p w14:paraId="4F80ACA7" w14:textId="77777777" w:rsidR="008E505E" w:rsidRPr="00C4580F" w:rsidRDefault="008E505E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A9CB04" w14:textId="77777777" w:rsidR="00DD7DB1" w:rsidRDefault="00DD7DB1">
      <w:r>
        <w:separator/>
      </w:r>
    </w:p>
  </w:endnote>
  <w:endnote w:type="continuationSeparator" w:id="0">
    <w:p w14:paraId="3B233F22" w14:textId="77777777" w:rsidR="00DD7DB1" w:rsidRDefault="00DD7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D2E59" w14:textId="77777777" w:rsidR="00DD7DB1" w:rsidRDefault="00DD7DB1">
      <w:r>
        <w:separator/>
      </w:r>
    </w:p>
  </w:footnote>
  <w:footnote w:type="continuationSeparator" w:id="0">
    <w:p w14:paraId="107555EC" w14:textId="77777777" w:rsidR="00DD7DB1" w:rsidRDefault="00DD7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D7D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D7D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94EFF"/>
    <w:rsid w:val="001A08B3"/>
    <w:rsid w:val="001A7B60"/>
    <w:rsid w:val="001B52F0"/>
    <w:rsid w:val="001B7A65"/>
    <w:rsid w:val="001D619B"/>
    <w:rsid w:val="001E41F3"/>
    <w:rsid w:val="001F43A4"/>
    <w:rsid w:val="002135F7"/>
    <w:rsid w:val="002400B9"/>
    <w:rsid w:val="002543F9"/>
    <w:rsid w:val="0026004D"/>
    <w:rsid w:val="002640DD"/>
    <w:rsid w:val="002740FA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C5EC2"/>
    <w:rsid w:val="003D454E"/>
    <w:rsid w:val="003E1A36"/>
    <w:rsid w:val="003F08F5"/>
    <w:rsid w:val="00410371"/>
    <w:rsid w:val="004242F1"/>
    <w:rsid w:val="00471115"/>
    <w:rsid w:val="004825FB"/>
    <w:rsid w:val="00485C2A"/>
    <w:rsid w:val="004B5CF8"/>
    <w:rsid w:val="004B75B7"/>
    <w:rsid w:val="004D57CD"/>
    <w:rsid w:val="0051580D"/>
    <w:rsid w:val="0051793F"/>
    <w:rsid w:val="00547111"/>
    <w:rsid w:val="00586DFA"/>
    <w:rsid w:val="00592D74"/>
    <w:rsid w:val="005E2C44"/>
    <w:rsid w:val="005F314E"/>
    <w:rsid w:val="006121E6"/>
    <w:rsid w:val="00621188"/>
    <w:rsid w:val="006257ED"/>
    <w:rsid w:val="00665C47"/>
    <w:rsid w:val="00695808"/>
    <w:rsid w:val="006A4416"/>
    <w:rsid w:val="006B402A"/>
    <w:rsid w:val="006B46FB"/>
    <w:rsid w:val="006C067F"/>
    <w:rsid w:val="006D1868"/>
    <w:rsid w:val="006E21FB"/>
    <w:rsid w:val="00792342"/>
    <w:rsid w:val="007977A8"/>
    <w:rsid w:val="007B512A"/>
    <w:rsid w:val="007C2097"/>
    <w:rsid w:val="007C3219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D5664"/>
    <w:rsid w:val="008E505E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0476F"/>
    <w:rsid w:val="00A246B6"/>
    <w:rsid w:val="00A47E70"/>
    <w:rsid w:val="00A50CF0"/>
    <w:rsid w:val="00A7671C"/>
    <w:rsid w:val="00AA2CBC"/>
    <w:rsid w:val="00AA774C"/>
    <w:rsid w:val="00AC5820"/>
    <w:rsid w:val="00AD1CD8"/>
    <w:rsid w:val="00AF67FF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6BB8"/>
    <w:rsid w:val="00C4580F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37E9E"/>
    <w:rsid w:val="00D50255"/>
    <w:rsid w:val="00D60EC8"/>
    <w:rsid w:val="00D66520"/>
    <w:rsid w:val="00D71C51"/>
    <w:rsid w:val="00DA261F"/>
    <w:rsid w:val="00DC74C7"/>
    <w:rsid w:val="00DD7DB1"/>
    <w:rsid w:val="00DE34CF"/>
    <w:rsid w:val="00DF36A3"/>
    <w:rsid w:val="00DF37C6"/>
    <w:rsid w:val="00E13F3D"/>
    <w:rsid w:val="00E161C0"/>
    <w:rsid w:val="00E22AF6"/>
    <w:rsid w:val="00E34898"/>
    <w:rsid w:val="00E53B23"/>
    <w:rsid w:val="00EB09B7"/>
    <w:rsid w:val="00EC5544"/>
    <w:rsid w:val="00EE7D7C"/>
    <w:rsid w:val="00EF5995"/>
    <w:rsid w:val="00F0451C"/>
    <w:rsid w:val="00F15DE3"/>
    <w:rsid w:val="00F25D98"/>
    <w:rsid w:val="00F300FB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2135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A81B2-B811-439F-805B-E29FD6AA3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2020-02-03T08:32:00Z</dcterms:created>
  <dcterms:modified xsi:type="dcterms:W3CDTF">2021-10-01T15:07:00Z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(3)lIENn3gzxK0/kBXzugm56Vq1s+mLVGhg+YBmMbXXVwbRkMEPU50AmglfUL3uEdkTU/1UbNNZ
evHbor6hENNEr8qDfnl+4CvYtJZ4UfqyzcoTapJMLbvyKICIbAFRSZJhpqx5o80MqZ5d2cWc
bfZKbbb21K2eoef8BtZPnk6Q+BYvUi6fqgRVIAdkwHvL98My2mkVCy7SjPgBhC2Cb2KLqojR
sR646kkbLkdXdMib86</vt:lpwstr>
  </property>
  <property fmtid="{D5CDD505-2E9C-101B-9397-08002B2CF9AE}" pid="22" name="_2015_ms_pID_7253431">
    <vt:lpwstr>wI8Vw5eHh0CQ6PDLAmsPF8QtXQO5Nq1doQQeovwUcpTPa7UOxDkNFN
MsBjYzokoxHQKpAkkg1pty+ftZRr+PykKx/RW2RWaRLt828guk8SEUyLcirrx1ZMza7HagKU
sAlJRwf+CTs2Wx300A19/aHDzACMDx0Qi0V3G24hq4OPaiUuZqYPoQ28lE9NSirHc7DemmTt
deDkAoWHi2n9ZSFNdvcXHgAADO76kJPnezWH</vt:lpwstr>
  </property>
  <property fmtid="{D5CDD505-2E9C-101B-9397-08002B2CF9AE}" pid="23" name="_2015_ms_pID_7253432">
    <vt:lpwstr>ww==</vt:lpwstr>
  </property>
</Properties>
</file>